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2BD33" w14:textId="77777777" w:rsidR="00463CB8" w:rsidRPr="004C0721" w:rsidRDefault="00463CB8" w:rsidP="00463CB8">
      <w:r>
        <w:rPr>
          <w:u w:val="single"/>
        </w:rPr>
        <w:t>John PYKYNG</w:t>
      </w:r>
      <w:r>
        <w:t xml:space="preserve">  </w:t>
      </w:r>
      <w:proofErr w:type="gramStart"/>
      <w:r>
        <w:t xml:space="preserve">   (</w:t>
      </w:r>
      <w:proofErr w:type="gramEnd"/>
      <w:r>
        <w:t>fl.1475-82)</w:t>
      </w:r>
    </w:p>
    <w:p w14:paraId="05110DBF" w14:textId="77777777" w:rsidR="00463CB8" w:rsidRDefault="00463CB8" w:rsidP="00463CB8">
      <w:r>
        <w:t xml:space="preserve">Prebendary of </w:t>
      </w:r>
      <w:proofErr w:type="spellStart"/>
      <w:r>
        <w:t>Gorwell</w:t>
      </w:r>
      <w:proofErr w:type="spellEnd"/>
      <w:r>
        <w:t xml:space="preserve"> and Overbury, in Hereford Cathedral.</w:t>
      </w:r>
    </w:p>
    <w:p w14:paraId="7A48FF0C" w14:textId="77777777" w:rsidR="00463CB8" w:rsidRDefault="00463CB8" w:rsidP="00463CB8"/>
    <w:p w14:paraId="5D6D6512" w14:textId="77777777" w:rsidR="00463CB8" w:rsidRDefault="00463CB8" w:rsidP="00463CB8"/>
    <w:p w14:paraId="48CB4B2A" w14:textId="77777777" w:rsidR="00463CB8" w:rsidRDefault="00463CB8" w:rsidP="00463CB8">
      <w:r>
        <w:t xml:space="preserve">  6 Apr.1475</w:t>
      </w:r>
      <w:r>
        <w:tab/>
        <w:t>He was collated prebendary.</w:t>
      </w:r>
    </w:p>
    <w:p w14:paraId="3A0F6C1D" w14:textId="77777777" w:rsidR="00463CB8" w:rsidRDefault="00463CB8" w:rsidP="00463CB8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proofErr w:type="gramStart"/>
      <w:r>
        <w:t>vol.II</w:t>
      </w:r>
      <w:proofErr w:type="spellEnd"/>
      <w:proofErr w:type="gramEnd"/>
      <w:r>
        <w:t xml:space="preserve"> Hereford Diocese p.25)</w:t>
      </w:r>
    </w:p>
    <w:p w14:paraId="7CB376EA" w14:textId="77777777" w:rsidR="00463CB8" w:rsidRDefault="00463CB8" w:rsidP="00463CB8">
      <w:r>
        <w:t>18 Jul.1482</w:t>
      </w:r>
      <w:r>
        <w:tab/>
        <w:t xml:space="preserve">He exchanged with Robert </w:t>
      </w:r>
      <w:proofErr w:type="spellStart"/>
      <w:r>
        <w:t>Keynell</w:t>
      </w:r>
      <w:proofErr w:type="spellEnd"/>
      <w:r>
        <w:t xml:space="preserve">(q.v.) for the church of </w:t>
      </w:r>
      <w:proofErr w:type="spellStart"/>
      <w:proofErr w:type="gramStart"/>
      <w:r>
        <w:t>St.Botolph</w:t>
      </w:r>
      <w:proofErr w:type="spellEnd"/>
      <w:proofErr w:type="gramEnd"/>
      <w:r>
        <w:t>,</w:t>
      </w:r>
    </w:p>
    <w:p w14:paraId="0BE5DBCF" w14:textId="77777777" w:rsidR="00463CB8" w:rsidRDefault="00463CB8" w:rsidP="00463CB8">
      <w:r>
        <w:tab/>
      </w:r>
      <w:r>
        <w:tab/>
        <w:t xml:space="preserve">London.    (ibid.) </w:t>
      </w:r>
    </w:p>
    <w:p w14:paraId="0C2E3DCA" w14:textId="77777777" w:rsidR="00463CB8" w:rsidRDefault="00463CB8" w:rsidP="00463CB8"/>
    <w:p w14:paraId="65051A97" w14:textId="77777777" w:rsidR="00463CB8" w:rsidRDefault="00463CB8" w:rsidP="00463CB8"/>
    <w:p w14:paraId="0FD9F324" w14:textId="77777777" w:rsidR="00463CB8" w:rsidRDefault="00463CB8" w:rsidP="00463CB8">
      <w:r>
        <w:t>30 April 2019</w:t>
      </w:r>
    </w:p>
    <w:p w14:paraId="37516F37" w14:textId="77777777" w:rsidR="006B2F86" w:rsidRPr="00E71FC3" w:rsidRDefault="00463C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0E58D" w14:textId="77777777" w:rsidR="00463CB8" w:rsidRDefault="00463CB8" w:rsidP="00E71FC3">
      <w:r>
        <w:separator/>
      </w:r>
    </w:p>
  </w:endnote>
  <w:endnote w:type="continuationSeparator" w:id="0">
    <w:p w14:paraId="4B52D51C" w14:textId="77777777" w:rsidR="00463CB8" w:rsidRDefault="00463C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23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F19E8" w14:textId="77777777" w:rsidR="00463CB8" w:rsidRDefault="00463CB8" w:rsidP="00E71FC3">
      <w:r>
        <w:separator/>
      </w:r>
    </w:p>
  </w:footnote>
  <w:footnote w:type="continuationSeparator" w:id="0">
    <w:p w14:paraId="7C8AF0F1" w14:textId="77777777" w:rsidR="00463CB8" w:rsidRDefault="00463C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CB8"/>
    <w:rsid w:val="001A7C09"/>
    <w:rsid w:val="00463CB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01AB6"/>
  <w15:chartTrackingRefBased/>
  <w15:docId w15:val="{1EDCB211-AFD0-42E5-84C5-07E43A4E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C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2019-06-09T19:05:00Z</dcterms:created>
  <dcterms:modified xsi:type="dcterms:W3CDTF">2019-06-09T19:06:00Z</dcterms:modified>
</cp:coreProperties>
</file>